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Ashfield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Ashfield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Ashfield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Ashfield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Ashfield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Ashfield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42.1% </w:t>
      </w:r>
      <w:r w:rsidRPr="004747BF">
        <w:rPr>
          <w:rFonts w:ascii="Libre Franklin Light" w:eastAsia="Times New Roman" w:hAnsi="Libre Franklin Light" w:cs="Calibri Light"/>
        </w:rPr>
        <w:t xml:space="preserve">of those respondents classified as PGSI 8+ in Ashfield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Ashfield is estimated to be </w:t>
      </w:r>
      <w:r w:rsidRPr="00773DF7">
        <w:rPr>
          <w:rFonts w:ascii="Libre Franklin Light" w:eastAsia="Times New Roman" w:hAnsi="Libre Franklin Light" w:cs="Calibri Light"/>
          <w:b/>
          <w:bCs/>
          <w:color w:val="C45911" w:themeColor="accent2" w:themeShade="BF"/>
        </w:rPr>
        <w:t xml:space="preserve">£4,842,177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Ashfield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Ashfield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Ashfield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Ashfield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sh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Ashfield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sh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Ashfield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Ashfield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sh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Ashfield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Ashfield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Ashfield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Ashfield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Ashfield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Ashfield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£4,842,177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Ashfield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£78,871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£1,631,099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£116,846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£32,863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£60,249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£2,922,249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£4,842,177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Ashfield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Ashfield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41.7%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Ashfield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41.7%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Ashfield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Ashfield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Ashfield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Ashfield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Ashfield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7CEC8B3-3FDB-4BB2-BF27-73FCABE9C02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